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A6A25E4" w14:textId="77777777" w:rsidR="00F61DF4" w:rsidRDefault="00F61DF4" w:rsidP="00F61DF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WHYTE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fl.1483)</w:t>
      </w:r>
    </w:p>
    <w:p w14:paraId="653C7AC3" w14:textId="77777777" w:rsidR="00F61DF4" w:rsidRDefault="00F61DF4" w:rsidP="00F61DF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Stevenage, Hertfordshire. Butcher.</w:t>
      </w:r>
    </w:p>
    <w:p w14:paraId="5C3E69FF" w14:textId="77777777" w:rsidR="00F61DF4" w:rsidRDefault="00F61DF4" w:rsidP="00F61DF4">
      <w:pPr>
        <w:rPr>
          <w:rFonts w:ascii="Times New Roman" w:hAnsi="Times New Roman" w:cs="Times New Roman"/>
          <w:sz w:val="24"/>
          <w:szCs w:val="24"/>
        </w:rPr>
      </w:pPr>
    </w:p>
    <w:p w14:paraId="61754FB3" w14:textId="77777777" w:rsidR="00F61DF4" w:rsidRDefault="00F61DF4" w:rsidP="00F61DF4">
      <w:pPr>
        <w:rPr>
          <w:rFonts w:ascii="Times New Roman" w:hAnsi="Times New Roman" w:cs="Times New Roman"/>
          <w:sz w:val="24"/>
          <w:szCs w:val="24"/>
        </w:rPr>
      </w:pPr>
    </w:p>
    <w:p w14:paraId="6C7F6DBA" w14:textId="77777777" w:rsidR="00F61DF4" w:rsidRDefault="00F61DF4" w:rsidP="00F61DF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1483</w:t>
      </w:r>
      <w:r>
        <w:rPr>
          <w:rFonts w:ascii="Times New Roman" w:hAnsi="Times New Roman" w:cs="Times New Roman"/>
          <w:sz w:val="24"/>
          <w:szCs w:val="24"/>
        </w:rPr>
        <w:tab/>
        <w:t xml:space="preserve">He, George Wheler of Stevenage(q.v.) and Thomas </w:t>
      </w:r>
      <w:proofErr w:type="spellStart"/>
      <w:r>
        <w:rPr>
          <w:rFonts w:ascii="Times New Roman" w:hAnsi="Times New Roman" w:cs="Times New Roman"/>
          <w:sz w:val="24"/>
          <w:szCs w:val="24"/>
        </w:rPr>
        <w:t>Andrewe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</w:t>
      </w:r>
      <w:proofErr w:type="spellStart"/>
      <w:r>
        <w:rPr>
          <w:rFonts w:ascii="Times New Roman" w:hAnsi="Times New Roman" w:cs="Times New Roman"/>
          <w:sz w:val="24"/>
          <w:szCs w:val="24"/>
        </w:rPr>
        <w:t>Ardeley</w:t>
      </w:r>
      <w:proofErr w:type="spellEnd"/>
      <w:r>
        <w:rPr>
          <w:rFonts w:ascii="Times New Roman" w:hAnsi="Times New Roman" w:cs="Times New Roman"/>
          <w:sz w:val="24"/>
          <w:szCs w:val="24"/>
        </w:rPr>
        <w:t>(q.v.)</w:t>
      </w:r>
    </w:p>
    <w:p w14:paraId="6FA16164" w14:textId="77777777" w:rsidR="00F61DF4" w:rsidRDefault="00F61DF4" w:rsidP="00F61DF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were defendants in a plaint of debt.</w:t>
      </w:r>
    </w:p>
    <w:p w14:paraId="1D223E07" w14:textId="77777777" w:rsidR="00F61DF4" w:rsidRDefault="00F61DF4" w:rsidP="00F61DF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(Michaelmas term 1483)</w:t>
      </w:r>
    </w:p>
    <w:p w14:paraId="45B26065" w14:textId="77777777" w:rsidR="00F61DF4" w:rsidRDefault="00F61DF4" w:rsidP="00F61DF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http://www.uh.edu/waalt/index.php/CP40/886 )</w:t>
      </w:r>
      <w:proofErr w:type="gramEnd"/>
    </w:p>
    <w:p w14:paraId="6728D1F7" w14:textId="77777777" w:rsidR="00F61DF4" w:rsidRDefault="00F61DF4" w:rsidP="00F61DF4">
      <w:pPr>
        <w:rPr>
          <w:rFonts w:ascii="Times New Roman" w:hAnsi="Times New Roman" w:cs="Times New Roman"/>
          <w:sz w:val="24"/>
          <w:szCs w:val="24"/>
        </w:rPr>
      </w:pPr>
    </w:p>
    <w:p w14:paraId="240BD151" w14:textId="77777777" w:rsidR="00F61DF4" w:rsidRDefault="00F61DF4" w:rsidP="00F61DF4">
      <w:pPr>
        <w:rPr>
          <w:rFonts w:ascii="Times New Roman" w:hAnsi="Times New Roman" w:cs="Times New Roman"/>
          <w:sz w:val="24"/>
          <w:szCs w:val="24"/>
        </w:rPr>
      </w:pPr>
    </w:p>
    <w:p w14:paraId="7469C912" w14:textId="77777777" w:rsidR="00F61DF4" w:rsidRDefault="00F61DF4" w:rsidP="00F61DF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 June 2019</w:t>
      </w:r>
    </w:p>
    <w:p w14:paraId="52710C8C" w14:textId="77777777" w:rsidR="006B2F86" w:rsidRPr="00E71FC3" w:rsidRDefault="00F61DF4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13D4F2B" w14:textId="77777777" w:rsidR="00F61DF4" w:rsidRDefault="00F61DF4" w:rsidP="00E71FC3">
      <w:r>
        <w:separator/>
      </w:r>
    </w:p>
  </w:endnote>
  <w:endnote w:type="continuationSeparator" w:id="0">
    <w:p w14:paraId="72FF4B06" w14:textId="77777777" w:rsidR="00F61DF4" w:rsidRDefault="00F61DF4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B4328B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5FB3917" w14:textId="77777777" w:rsidR="00F61DF4" w:rsidRDefault="00F61DF4" w:rsidP="00E71FC3">
      <w:r>
        <w:separator/>
      </w:r>
    </w:p>
  </w:footnote>
  <w:footnote w:type="continuationSeparator" w:id="0">
    <w:p w14:paraId="5E5D442B" w14:textId="77777777" w:rsidR="00F61DF4" w:rsidRDefault="00F61DF4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1DF4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  <w:rsid w:val="00F61D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1327A8"/>
  <w15:chartTrackingRefBased/>
  <w15:docId w15:val="{AA39CC79-16F5-4F15-9C6C-AE7B791524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61DF4"/>
    <w:pPr>
      <w:spacing w:after="0" w:line="240" w:lineRule="auto"/>
    </w:pPr>
    <w:rPr>
      <w:rFonts w:asciiTheme="minorHAnsi" w:eastAsiaTheme="minorEastAsia" w:hAnsiTheme="minorHAnsi" w:cstheme="minorBidi"/>
      <w:sz w:val="22"/>
      <w:szCs w:val="22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eastAsiaTheme="minorHAnsi" w:hAnsi="Times New Roman" w:cs="Times New Roman"/>
      <w:sz w:val="24"/>
      <w:szCs w:val="24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eastAsiaTheme="minorHAnsi" w:hAnsi="Times New Roman" w:cs="Times New Roman"/>
      <w:sz w:val="24"/>
      <w:szCs w:val="24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40</Words>
  <Characters>233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2019-06-18T20:02:00Z</dcterms:created>
  <dcterms:modified xsi:type="dcterms:W3CDTF">2019-06-18T20:02:00Z</dcterms:modified>
</cp:coreProperties>
</file>